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C910F6" w14:textId="77777777" w:rsidR="00C207B7" w:rsidRDefault="00C207B7" w:rsidP="00C207B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SPRYLL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fl.1484)</w:t>
      </w:r>
    </w:p>
    <w:p w14:paraId="359C9285" w14:textId="77777777" w:rsidR="00C207B7" w:rsidRDefault="00C207B7" w:rsidP="00C207B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2ADDA66" w14:textId="77777777" w:rsidR="00C207B7" w:rsidRDefault="00C207B7" w:rsidP="00C207B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2A04BF9" w14:textId="77777777" w:rsidR="00C207B7" w:rsidRDefault="00C207B7" w:rsidP="00C207B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Apr.1484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held in Ilminster, Somerset,</w:t>
      </w:r>
    </w:p>
    <w:p w14:paraId="0A8F9642" w14:textId="77777777" w:rsidR="00C207B7" w:rsidRDefault="00C207B7" w:rsidP="00C207B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into land of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Bonvyle</w:t>
      </w:r>
      <w:proofErr w:type="spellEnd"/>
      <w:r>
        <w:rPr>
          <w:rFonts w:ascii="Times New Roman" w:hAnsi="Times New Roman" w:cs="Times New Roman"/>
          <w:sz w:val="24"/>
          <w:szCs w:val="24"/>
        </w:rPr>
        <w:t>, senior(q.v.).</w:t>
      </w:r>
    </w:p>
    <w:p w14:paraId="41840CC3" w14:textId="77777777" w:rsidR="00C207B7" w:rsidRDefault="00C207B7" w:rsidP="00C207B7">
      <w:pPr>
        <w:pStyle w:val="NoSpacing"/>
        <w:ind w:left="720" w:hanging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(Calendar of Inquisitions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Post Mortem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1 Edward V to Richard III,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vol.XXV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01EA63D2" w14:textId="77777777" w:rsidR="00C207B7" w:rsidRDefault="00C207B7" w:rsidP="00C207B7">
      <w:pPr>
        <w:pStyle w:val="NoSpacing"/>
        <w:ind w:left="720" w:firstLine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1483-5, ed. Gordon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McKelvie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pub. The Boydell Press 2021, p.17)</w:t>
      </w:r>
    </w:p>
    <w:p w14:paraId="18040DA3" w14:textId="77777777" w:rsidR="00C207B7" w:rsidRDefault="00C207B7" w:rsidP="00C207B7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6E8BEF58" w14:textId="77777777" w:rsidR="00C207B7" w:rsidRDefault="00C207B7" w:rsidP="00C207B7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0969FE9B" w14:textId="77777777" w:rsidR="00C207B7" w:rsidRPr="001B1923" w:rsidRDefault="00C207B7" w:rsidP="00C207B7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11 September 2021</w:t>
      </w:r>
    </w:p>
    <w:p w14:paraId="0408EE94" w14:textId="425928B2" w:rsidR="00BA00AB" w:rsidRPr="00C207B7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C207B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05522E" w14:textId="77777777" w:rsidR="00C207B7" w:rsidRDefault="00C207B7" w:rsidP="009139A6">
      <w:r>
        <w:separator/>
      </w:r>
    </w:p>
  </w:endnote>
  <w:endnote w:type="continuationSeparator" w:id="0">
    <w:p w14:paraId="3BF200A9" w14:textId="77777777" w:rsidR="00C207B7" w:rsidRDefault="00C207B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83A66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047EB4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73BE5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B560C1" w14:textId="77777777" w:rsidR="00C207B7" w:rsidRDefault="00C207B7" w:rsidP="009139A6">
      <w:r>
        <w:separator/>
      </w:r>
    </w:p>
  </w:footnote>
  <w:footnote w:type="continuationSeparator" w:id="0">
    <w:p w14:paraId="14CF5AAC" w14:textId="77777777" w:rsidR="00C207B7" w:rsidRDefault="00C207B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EF932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E99AD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1E761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07B7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207B7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6B75E2"/>
  <w15:chartTrackingRefBased/>
  <w15:docId w15:val="{516DD20D-4101-467D-B208-1857BC02C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47</Words>
  <Characters>273</Characters>
  <Application>Microsoft Office Word</Application>
  <DocSecurity>0</DocSecurity>
  <Lines>2</Lines>
  <Paragraphs>1</Paragraphs>
  <ScaleCrop>false</ScaleCrop>
  <Company/>
  <LinksUpToDate>false</LinksUpToDate>
  <CharactersWithSpaces>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2021-09-11T20:10:00Z</dcterms:created>
  <dcterms:modified xsi:type="dcterms:W3CDTF">2021-09-11T20:11:00Z</dcterms:modified>
</cp:coreProperties>
</file>